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D51241" w14:paraId="1DE7271A" w14:textId="77777777" w:rsidTr="000B5287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2F882E6B" w14:textId="5DBEB2AC" w:rsidR="00D51241" w:rsidRPr="000D4F26" w:rsidRDefault="00D51241" w:rsidP="000B5287">
            <w:pPr>
              <w:pStyle w:val="RFE1Titel"/>
            </w:pPr>
            <w:r w:rsidRPr="000D4F26">
              <w:t xml:space="preserve">Anlage </w:t>
            </w:r>
            <w:r w:rsidR="000D4F26" w:rsidRPr="000D4F26">
              <w:t>11</w:t>
            </w:r>
          </w:p>
          <w:p w14:paraId="166986F4" w14:textId="77777777" w:rsidR="00D51241" w:rsidRPr="000D4F26" w:rsidRDefault="00D51241" w:rsidP="000B5287">
            <w:pPr>
              <w:pStyle w:val="RFE2Titeltext"/>
            </w:pPr>
          </w:p>
          <w:p w14:paraId="696B0E70" w14:textId="77777777" w:rsidR="00D51241" w:rsidRPr="000D4F26" w:rsidRDefault="00D51241" w:rsidP="000B5287">
            <w:pPr>
              <w:pStyle w:val="RFE2Titeltext"/>
            </w:pPr>
            <w:r w:rsidRPr="000D4F26">
              <w:t>der Vergabeunterlagen zur Ausschreibung</w:t>
            </w:r>
          </w:p>
          <w:p w14:paraId="4B15C9AF" w14:textId="02AAF950" w:rsidR="00D51241" w:rsidRPr="000D4F26" w:rsidRDefault="00D51241" w:rsidP="004647C5">
            <w:pPr>
              <w:pStyle w:val="RFE2Titeltext"/>
            </w:pPr>
            <w:r w:rsidRPr="000D4F26">
              <w:t>„</w:t>
            </w:r>
            <w:r w:rsidR="000D4F26" w:rsidRPr="000D4F26">
              <w:t>Mailingprogramms Kinder- und Jugendgesundheit – Versand</w:t>
            </w:r>
            <w:r w:rsidRPr="000D4F26">
              <w:t>“</w:t>
            </w:r>
          </w:p>
        </w:tc>
      </w:tr>
      <w:tr w:rsidR="00D51241" w14:paraId="148EED6A" w14:textId="77777777" w:rsidTr="000B5287">
        <w:trPr>
          <w:trHeight w:val="7370"/>
        </w:trPr>
        <w:tc>
          <w:tcPr>
            <w:tcW w:w="9210" w:type="dxa"/>
            <w:shd w:val="clear" w:color="auto" w:fill="auto"/>
          </w:tcPr>
          <w:p w14:paraId="47D3D2D5" w14:textId="77777777" w:rsidR="00D51241" w:rsidRPr="000D4F26" w:rsidRDefault="00D51241" w:rsidP="00D51241">
            <w:pPr>
              <w:pStyle w:val="RFE1Titel"/>
            </w:pPr>
            <w:r w:rsidRPr="000D4F26">
              <w:t xml:space="preserve">Erklärung einer Bietergemeinschaft </w:t>
            </w:r>
            <w:r w:rsidR="00D7769F" w:rsidRPr="000D4F26">
              <w:t xml:space="preserve">für Los </w:t>
            </w:r>
            <w:r w:rsidR="00D7769F" w:rsidRPr="000D4F2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D7769F" w:rsidRPr="000D4F26">
              <w:instrText xml:space="preserve"> FORMTEXT </w:instrText>
            </w:r>
            <w:r w:rsidR="00D7769F" w:rsidRPr="000D4F26">
              <w:fldChar w:fldCharType="separate"/>
            </w:r>
            <w:r w:rsidR="00D7769F" w:rsidRPr="000D4F26">
              <w:rPr>
                <w:noProof/>
              </w:rPr>
              <w:t> </w:t>
            </w:r>
            <w:r w:rsidR="00D7769F" w:rsidRPr="000D4F26">
              <w:rPr>
                <w:noProof/>
              </w:rPr>
              <w:t> </w:t>
            </w:r>
            <w:r w:rsidR="00D7769F" w:rsidRPr="000D4F26">
              <w:rPr>
                <w:noProof/>
              </w:rPr>
              <w:t> </w:t>
            </w:r>
            <w:r w:rsidR="00D7769F" w:rsidRPr="000D4F26">
              <w:rPr>
                <w:noProof/>
              </w:rPr>
              <w:t> </w:t>
            </w:r>
            <w:r w:rsidR="00D7769F" w:rsidRPr="000D4F26">
              <w:rPr>
                <w:noProof/>
              </w:rPr>
              <w:t> </w:t>
            </w:r>
            <w:r w:rsidR="00D7769F" w:rsidRPr="000D4F26">
              <w:fldChar w:fldCharType="end"/>
            </w:r>
            <w:bookmarkEnd w:id="0"/>
          </w:p>
          <w:p w14:paraId="244C0CAC" w14:textId="77777777" w:rsidR="00D51241" w:rsidRPr="000D4F26" w:rsidRDefault="00D51241" w:rsidP="003A5F99">
            <w:pPr>
              <w:pStyle w:val="RFE2Titeltext"/>
            </w:pPr>
            <w:r w:rsidRPr="000D4F26">
              <w:t>(</w:t>
            </w:r>
            <w:r w:rsidR="003A5F99" w:rsidRPr="000D4F26">
              <w:t>ggf.</w:t>
            </w:r>
            <w:r w:rsidRPr="000D4F26">
              <w:t xml:space="preserve"> vom Bieter einzureichen)</w:t>
            </w:r>
          </w:p>
        </w:tc>
      </w:tr>
    </w:tbl>
    <w:p w14:paraId="4A36C78F" w14:textId="77777777" w:rsidR="00D51241" w:rsidRDefault="00D51241">
      <w:pPr>
        <w:spacing w:after="200" w:line="276" w:lineRule="auto"/>
        <w:rPr>
          <w:b/>
          <w:color w:val="000000"/>
          <w:sz w:val="36"/>
          <w:szCs w:val="40"/>
          <w:lang w:eastAsia="en-US"/>
        </w:rPr>
      </w:pPr>
      <w:r>
        <w:br w:type="page"/>
      </w:r>
    </w:p>
    <w:p w14:paraId="3292A0CD" w14:textId="77777777" w:rsidR="00F33156" w:rsidRDefault="00F33156" w:rsidP="00F33156">
      <w:pPr>
        <w:pStyle w:val="RFE1Titel"/>
      </w:pPr>
      <w:r>
        <w:lastRenderedPageBreak/>
        <w:t>Erklärung einer Bietergemeinschaft</w:t>
      </w:r>
      <w:r w:rsidR="00D7769F">
        <w:t xml:space="preserve"> </w:t>
      </w:r>
      <w:r w:rsidR="00D7769F" w:rsidRPr="000D4F26">
        <w:t xml:space="preserve">für Los </w:t>
      </w:r>
      <w:r w:rsidR="00D7769F" w:rsidRPr="000D4F26">
        <w:fldChar w:fldCharType="begin">
          <w:ffData>
            <w:name w:val="Text3"/>
            <w:enabled/>
            <w:calcOnExit w:val="0"/>
            <w:textInput/>
          </w:ffData>
        </w:fldChar>
      </w:r>
      <w:r w:rsidR="00D7769F" w:rsidRPr="000D4F26">
        <w:instrText xml:space="preserve"> FORMTEXT </w:instrText>
      </w:r>
      <w:r w:rsidR="00D7769F" w:rsidRPr="000D4F26">
        <w:fldChar w:fldCharType="separate"/>
      </w:r>
      <w:r w:rsidR="00D7769F" w:rsidRPr="000D4F26">
        <w:rPr>
          <w:noProof/>
        </w:rPr>
        <w:t> </w:t>
      </w:r>
      <w:r w:rsidR="00D7769F" w:rsidRPr="000D4F26">
        <w:rPr>
          <w:noProof/>
        </w:rPr>
        <w:t> </w:t>
      </w:r>
      <w:r w:rsidR="00D7769F" w:rsidRPr="000D4F26">
        <w:rPr>
          <w:noProof/>
        </w:rPr>
        <w:t> </w:t>
      </w:r>
      <w:r w:rsidR="00D7769F" w:rsidRPr="000D4F26">
        <w:rPr>
          <w:noProof/>
        </w:rPr>
        <w:t> </w:t>
      </w:r>
      <w:r w:rsidR="00D7769F" w:rsidRPr="000D4F26">
        <w:rPr>
          <w:noProof/>
        </w:rPr>
        <w:t> </w:t>
      </w:r>
      <w:r w:rsidR="00D7769F" w:rsidRPr="000D4F26">
        <w:fldChar w:fldCharType="end"/>
      </w:r>
    </w:p>
    <w:p w14:paraId="3E2FA8DF" w14:textId="77777777" w:rsidR="00F33156" w:rsidRDefault="00F33156" w:rsidP="00D51241">
      <w:pPr>
        <w:pStyle w:val="RFEText115"/>
      </w:pPr>
      <w:r>
        <w:t xml:space="preserve">Im Rahmen der </w:t>
      </w:r>
      <w:r w:rsidRPr="006446D5">
        <w:t>oben</w:t>
      </w:r>
      <w:r>
        <w:t xml:space="preserve"> genannten Ausschreibung erklären die Unterzeichner hiermit die Bildung einer Bietergemeinschaft. Die Bietergemeinschaft trägt den folgenden Namen (der unbedingt auch in den sonstigen Ausschreibungsunterlagen als Bieterbezeichnung zu verwenden ist):</w:t>
      </w:r>
    </w:p>
    <w:p w14:paraId="456E4908" w14:textId="77777777" w:rsidR="00D51241" w:rsidRDefault="00D51241" w:rsidP="00D51241">
      <w:pPr>
        <w:pStyle w:val="RFEText11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3"/>
        <w:gridCol w:w="5799"/>
      </w:tblGrid>
      <w:tr w:rsidR="00F33156" w:rsidRPr="00CF65DE" w14:paraId="44D91184" w14:textId="77777777" w:rsidTr="002F0AF7">
        <w:tc>
          <w:tcPr>
            <w:tcW w:w="3266" w:type="dxa"/>
            <w:tcBorders>
              <w:bottom w:val="single" w:sz="4" w:space="0" w:color="auto"/>
            </w:tcBorders>
            <w:shd w:val="clear" w:color="auto" w:fill="D9D9D9"/>
          </w:tcPr>
          <w:p w14:paraId="32F47F77" w14:textId="77777777" w:rsidR="00F33156" w:rsidRPr="00CF65DE" w:rsidRDefault="00F33156" w:rsidP="000B5287">
            <w:pPr>
              <w:pStyle w:val="RFEText100"/>
              <w:rPr>
                <w:b/>
              </w:rPr>
            </w:pPr>
            <w:r w:rsidRPr="00CF65DE">
              <w:rPr>
                <w:b/>
              </w:rPr>
              <w:t>Name der Bietergemeinschaft:</w:t>
            </w:r>
          </w:p>
        </w:tc>
        <w:tc>
          <w:tcPr>
            <w:tcW w:w="5814" w:type="dxa"/>
            <w:tcBorders>
              <w:bottom w:val="single" w:sz="4" w:space="0" w:color="auto"/>
            </w:tcBorders>
            <w:shd w:val="clear" w:color="auto" w:fill="FFFFFF"/>
          </w:tcPr>
          <w:p w14:paraId="68CABD9D" w14:textId="77777777" w:rsidR="00F33156" w:rsidRPr="00CF65DE" w:rsidRDefault="00F33156" w:rsidP="000B5287">
            <w:pPr>
              <w:pStyle w:val="RFEText100"/>
              <w:rPr>
                <w:b/>
              </w:rPr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</w:tbl>
    <w:p w14:paraId="5681DADB" w14:textId="77777777" w:rsidR="00D51241" w:rsidRDefault="00D51241" w:rsidP="00D51241">
      <w:pPr>
        <w:pStyle w:val="RFEText115"/>
      </w:pPr>
    </w:p>
    <w:p w14:paraId="4EB5DE99" w14:textId="77777777" w:rsidR="00F33156" w:rsidRDefault="00F33156" w:rsidP="00D51241">
      <w:pPr>
        <w:pStyle w:val="RFEText115"/>
      </w:pPr>
      <w:r>
        <w:t xml:space="preserve">Die </w:t>
      </w:r>
      <w:r w:rsidRPr="006446D5">
        <w:t>Bietergemeinschaft</w:t>
      </w:r>
      <w:r>
        <w:t xml:space="preserve"> besteht aus den folgenden Mitgliedern: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7783"/>
      </w:tblGrid>
      <w:tr w:rsidR="00F33156" w14:paraId="6C8941D6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2961A9" w14:textId="77777777" w:rsidR="00F33156" w:rsidRPr="00E310B5" w:rsidRDefault="00F33156" w:rsidP="000B5287">
            <w:pPr>
              <w:pStyle w:val="RFEText100"/>
              <w:rPr>
                <w:b/>
              </w:rPr>
            </w:pP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944E35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Firma/Institution/Rechtsform</w:t>
            </w:r>
          </w:p>
        </w:tc>
      </w:tr>
      <w:tr w:rsidR="00F33156" w14:paraId="1EC5698D" w14:textId="77777777" w:rsidTr="002F0AF7">
        <w:trPr>
          <w:trHeight w:val="18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AF8EDF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1: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0303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229F9E75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6F0970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2: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BE8B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30057613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8EBEAD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3: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DA52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24F4578B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8F7B29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4: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BFF2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</w:tbl>
    <w:p w14:paraId="4CCF44EA" w14:textId="77777777" w:rsidR="00D51241" w:rsidRDefault="00D51241" w:rsidP="00D51241">
      <w:pPr>
        <w:pStyle w:val="RFEText115"/>
      </w:pPr>
    </w:p>
    <w:p w14:paraId="4693A18B" w14:textId="77777777" w:rsidR="00F33156" w:rsidRPr="00E310B5" w:rsidRDefault="00F33156" w:rsidP="00D51241">
      <w:pPr>
        <w:pStyle w:val="RFEText115"/>
      </w:pPr>
      <w:r>
        <w:t>Die Unterzeichner benennen den folgenden</w:t>
      </w:r>
      <w:r w:rsidRPr="007D2A41">
        <w:t xml:space="preserve"> </w:t>
      </w:r>
      <w:r w:rsidRPr="009E2249">
        <w:t>bevollmächtigten</w:t>
      </w:r>
      <w:r w:rsidRPr="007D2A41">
        <w:t xml:space="preserve"> Vertreter</w:t>
      </w:r>
      <w:r>
        <w:t xml:space="preserve"> um die Bietergemeinschaft </w:t>
      </w:r>
      <w:r w:rsidRPr="008B7A79">
        <w:t xml:space="preserve">allein (nicht gemeinsam mit einer anderen </w:t>
      </w:r>
      <w:r w:rsidRPr="006446D5">
        <w:t>Person</w:t>
      </w:r>
      <w:r w:rsidRPr="008B7A79">
        <w:t>)</w:t>
      </w:r>
      <w:r>
        <w:t xml:space="preserve"> zu vertreten</w:t>
      </w:r>
      <w:r w:rsidRPr="007D2A41">
        <w:t>.</w:t>
      </w:r>
      <w:r>
        <w:t xml:space="preserve"> Der Vertreter </w:t>
      </w:r>
      <w:r w:rsidRPr="008B7A79">
        <w:t>ist</w:t>
      </w:r>
      <w:r>
        <w:t xml:space="preserve"> insbesondere befugt</w:t>
      </w:r>
      <w:r w:rsidRPr="008B7A79">
        <w:t xml:space="preserve">, </w:t>
      </w:r>
      <w:r>
        <w:t xml:space="preserve">für die Bietergemeinschaft </w:t>
      </w:r>
      <w:r w:rsidRPr="008B7A79">
        <w:t>Erklärungen entgegenzunehmen und abzugeben</w:t>
      </w:r>
      <w:r>
        <w:t>,</w:t>
      </w:r>
      <w:r w:rsidRPr="008B7A79">
        <w:t xml:space="preserve"> Verhandlungen mit </w:t>
      </w:r>
      <w:r w:rsidR="00A42843" w:rsidRPr="008B7A79">
        <w:t>de</w:t>
      </w:r>
      <w:r w:rsidR="00A42843">
        <w:t>r</w:t>
      </w:r>
      <w:r w:rsidR="00A42843" w:rsidRPr="008B7A79">
        <w:t xml:space="preserve"> </w:t>
      </w:r>
      <w:r w:rsidRPr="008B7A79">
        <w:t>Auftraggeber</w:t>
      </w:r>
      <w:r w:rsidR="00810533">
        <w:t>in</w:t>
      </w:r>
      <w:r>
        <w:t xml:space="preserve"> und seinen</w:t>
      </w:r>
      <w:r w:rsidRPr="008B7A79">
        <w:t xml:space="preserve"> Ansprechpartner</w:t>
      </w:r>
      <w:r>
        <w:t>n</w:t>
      </w:r>
      <w:r w:rsidRPr="008B7A79">
        <w:t xml:space="preserve"> zu führen und Vereinbarungen zu der Leistung zu treffen.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6933"/>
      </w:tblGrid>
      <w:tr w:rsidR="00F33156" w14:paraId="7ED05E50" w14:textId="77777777" w:rsidTr="002F0AF7">
        <w:tc>
          <w:tcPr>
            <w:tcW w:w="9080" w:type="dxa"/>
            <w:gridSpan w:val="2"/>
            <w:shd w:val="clear" w:color="auto" w:fill="D9D9D9"/>
          </w:tcPr>
          <w:p w14:paraId="28A937DA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Bevollmächtigter Vertreter der Bietergemeinschaft:</w:t>
            </w:r>
          </w:p>
        </w:tc>
      </w:tr>
      <w:tr w:rsidR="00F33156" w14:paraId="5B8CC888" w14:textId="77777777" w:rsidTr="002F0AF7">
        <w:tc>
          <w:tcPr>
            <w:tcW w:w="2132" w:type="dxa"/>
            <w:shd w:val="clear" w:color="auto" w:fill="D9D9D9"/>
          </w:tcPr>
          <w:p w14:paraId="1ABF2524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Name:</w:t>
            </w:r>
          </w:p>
        </w:tc>
        <w:tc>
          <w:tcPr>
            <w:tcW w:w="6948" w:type="dxa"/>
          </w:tcPr>
          <w:p w14:paraId="32009625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4C6A139E" w14:textId="77777777" w:rsidTr="002F0AF7">
        <w:tc>
          <w:tcPr>
            <w:tcW w:w="2132" w:type="dxa"/>
            <w:shd w:val="clear" w:color="auto" w:fill="D9D9D9"/>
          </w:tcPr>
          <w:p w14:paraId="42F5E0FF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Telefon:</w:t>
            </w:r>
          </w:p>
        </w:tc>
        <w:tc>
          <w:tcPr>
            <w:tcW w:w="6948" w:type="dxa"/>
          </w:tcPr>
          <w:p w14:paraId="6DC57D70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53FE2D07" w14:textId="77777777" w:rsidTr="002F0AF7">
        <w:tc>
          <w:tcPr>
            <w:tcW w:w="2132" w:type="dxa"/>
            <w:shd w:val="clear" w:color="auto" w:fill="D9D9D9"/>
          </w:tcPr>
          <w:p w14:paraId="1C7F7DD3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Telefax:</w:t>
            </w:r>
          </w:p>
        </w:tc>
        <w:tc>
          <w:tcPr>
            <w:tcW w:w="6948" w:type="dxa"/>
          </w:tcPr>
          <w:p w14:paraId="620AD0EE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11D62C05" w14:textId="77777777" w:rsidTr="002F0AF7">
        <w:tc>
          <w:tcPr>
            <w:tcW w:w="2132" w:type="dxa"/>
            <w:shd w:val="clear" w:color="auto" w:fill="D9D9D9"/>
          </w:tcPr>
          <w:p w14:paraId="591234F7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E-Mail:</w:t>
            </w:r>
          </w:p>
        </w:tc>
        <w:tc>
          <w:tcPr>
            <w:tcW w:w="6948" w:type="dxa"/>
          </w:tcPr>
          <w:p w14:paraId="2A86D640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</w:tbl>
    <w:p w14:paraId="60637C54" w14:textId="77777777" w:rsidR="00F33156" w:rsidRDefault="00F33156" w:rsidP="00D51241">
      <w:pPr>
        <w:pStyle w:val="RFEText115"/>
        <w:rPr>
          <w:rFonts w:cs="Arial"/>
        </w:rPr>
      </w:pPr>
      <w:r w:rsidRPr="008B7A79">
        <w:rPr>
          <w:rFonts w:cs="Arial"/>
        </w:rPr>
        <w:t>Änderung</w:t>
      </w:r>
      <w:r>
        <w:rPr>
          <w:rFonts w:cs="Arial"/>
        </w:rPr>
        <w:t>en</w:t>
      </w:r>
      <w:r w:rsidRPr="008B7A79">
        <w:rPr>
          <w:rFonts w:cs="Arial"/>
        </w:rPr>
        <w:t xml:space="preserve"> in der Person oder Vertretungsbefugnis </w:t>
      </w:r>
      <w:r w:rsidRPr="007D2A41">
        <w:t xml:space="preserve">des </w:t>
      </w:r>
      <w:r w:rsidRPr="009E2249">
        <w:t>bevollmächtigten</w:t>
      </w:r>
      <w:r w:rsidRPr="007D2A41">
        <w:t xml:space="preserve"> Vertreter</w:t>
      </w:r>
      <w:r>
        <w:t>s</w:t>
      </w:r>
      <w:r w:rsidRPr="007D2A41">
        <w:t xml:space="preserve"> </w:t>
      </w:r>
      <w:r>
        <w:t>werden</w:t>
      </w:r>
      <w:r w:rsidRPr="007D2A41">
        <w:t xml:space="preserve"> de</w:t>
      </w:r>
      <w:r>
        <w:t>r</w:t>
      </w:r>
      <w:r w:rsidRPr="007D2A41">
        <w:t xml:space="preserve"> Auftraggeber</w:t>
      </w:r>
      <w:r>
        <w:t>in</w:t>
      </w:r>
      <w:r w:rsidRPr="007D2A41">
        <w:t xml:space="preserve"> unverzüglich </w:t>
      </w:r>
      <w:r>
        <w:t xml:space="preserve">schriftlich bekanntgegeben und werden </w:t>
      </w:r>
      <w:r w:rsidRPr="008B7A79">
        <w:rPr>
          <w:rFonts w:cs="Arial"/>
        </w:rPr>
        <w:t>erst nach Zugang</w:t>
      </w:r>
      <w:r>
        <w:rPr>
          <w:rFonts w:cs="Arial"/>
        </w:rPr>
        <w:t xml:space="preserve"> dieser Erklärung</w:t>
      </w:r>
      <w:r w:rsidRPr="008B7A79">
        <w:rPr>
          <w:rFonts w:cs="Arial"/>
        </w:rPr>
        <w:t xml:space="preserve"> wirksam.</w:t>
      </w:r>
    </w:p>
    <w:p w14:paraId="63A58B6A" w14:textId="77777777" w:rsidR="00D51241" w:rsidRDefault="00D51241">
      <w:pPr>
        <w:spacing w:after="200" w:line="276" w:lineRule="auto"/>
        <w:rPr>
          <w:spacing w:val="-1"/>
        </w:rPr>
      </w:pPr>
      <w:r>
        <w:br w:type="page"/>
      </w:r>
    </w:p>
    <w:p w14:paraId="60E246BC" w14:textId="77777777" w:rsidR="00F33156" w:rsidRDefault="00F33156" w:rsidP="00D51241">
      <w:pPr>
        <w:pStyle w:val="RFEText115"/>
      </w:pPr>
      <w:r w:rsidRPr="00166884">
        <w:lastRenderedPageBreak/>
        <w:t xml:space="preserve">Die </w:t>
      </w:r>
      <w:r w:rsidRPr="009E2249">
        <w:t>Unterzeichner</w:t>
      </w:r>
      <w:r>
        <w:t xml:space="preserve"> erklären,</w:t>
      </w:r>
    </w:p>
    <w:p w14:paraId="63C08358" w14:textId="77777777" w:rsidR="00F33156" w:rsidRDefault="00F33156" w:rsidP="00D51241">
      <w:pPr>
        <w:pStyle w:val="RFETextBullet1"/>
      </w:pPr>
      <w:r w:rsidRPr="009E2249">
        <w:t>dass</w:t>
      </w:r>
      <w:r>
        <w:t xml:space="preserve"> die </w:t>
      </w:r>
      <w:r w:rsidRPr="009A1F2C">
        <w:t>Bietergemeinschaft</w:t>
      </w:r>
      <w:r w:rsidR="00A42843">
        <w:t xml:space="preserve"> im Falle einer Zuschlagserteilung (§ 43 Abs. 3 VgV)</w:t>
      </w:r>
      <w:r>
        <w:t xml:space="preserve"> </w:t>
      </w:r>
      <w:r w:rsidRPr="00166884">
        <w:t>in einer Rechtsform mit gesamtschuldnerischer</w:t>
      </w:r>
      <w:r>
        <w:t xml:space="preserve"> Haftung der Mitglieder gebildet wird,</w:t>
      </w:r>
    </w:p>
    <w:p w14:paraId="6B7BBA22" w14:textId="77777777" w:rsidR="00F33156" w:rsidRDefault="00F33156" w:rsidP="00D51241">
      <w:pPr>
        <w:pStyle w:val="RFETextBullet1"/>
      </w:pPr>
      <w:r w:rsidRPr="00166884">
        <w:t xml:space="preserve">dass sie allein jeweils nicht in der Lage wären, den ausgeschriebenen Auftrag </w:t>
      </w:r>
      <w:r w:rsidRPr="009E2249">
        <w:t>durchzuführen</w:t>
      </w:r>
      <w:r w:rsidRPr="00166884">
        <w:t xml:space="preserve"> und ausschließlich aus diesem Grunde eine Bietergemeinschaft gegründet haben</w:t>
      </w:r>
      <w:r>
        <w:t>, und</w:t>
      </w:r>
    </w:p>
    <w:p w14:paraId="04A08B2A" w14:textId="77777777" w:rsidR="00F33156" w:rsidRDefault="00F33156" w:rsidP="00D51241">
      <w:pPr>
        <w:pStyle w:val="RFETextBullet1"/>
      </w:pPr>
      <w:r w:rsidRPr="00166884">
        <w:t xml:space="preserve">dass mit der Bietergemeinschaft keine wettbewerbsbeschränkenden </w:t>
      </w:r>
      <w:r w:rsidRPr="009E2249">
        <w:t>Verhaltensweisen</w:t>
      </w:r>
      <w:r w:rsidRPr="00166884">
        <w:t xml:space="preserve"> einhergehen. Für den Fall, dass nach Zuschlagserteilung eine wettbewerbsbeschränkende Verhaltensweise der Parteien festgestellt wird, erkennen die Parteien ein außerordentliches fristloses Kündigungsrecht </w:t>
      </w:r>
      <w:r w:rsidR="007D20E1" w:rsidRPr="00166884">
        <w:t>de</w:t>
      </w:r>
      <w:r w:rsidR="007D20E1">
        <w:t>r</w:t>
      </w:r>
      <w:r w:rsidR="007D20E1" w:rsidRPr="00166884">
        <w:t xml:space="preserve"> Auftraggeber</w:t>
      </w:r>
      <w:r w:rsidR="007D20E1">
        <w:t>in</w:t>
      </w:r>
      <w:r w:rsidR="007D20E1" w:rsidRPr="00166884">
        <w:t xml:space="preserve"> </w:t>
      </w:r>
      <w:r w:rsidRPr="00166884">
        <w:t>an.</w:t>
      </w:r>
    </w:p>
    <w:p w14:paraId="1E077173" w14:textId="77777777" w:rsidR="00D51241" w:rsidRDefault="00D51241" w:rsidP="00F33156">
      <w:pPr>
        <w:pStyle w:val="RFEText12berschrift"/>
      </w:pPr>
    </w:p>
    <w:p w14:paraId="1E97FC2E" w14:textId="77777777" w:rsidR="00F33156" w:rsidRPr="0055043E" w:rsidRDefault="00F33156" w:rsidP="00F33156">
      <w:pPr>
        <w:pStyle w:val="RFEText12berschrift"/>
      </w:pPr>
      <w:r w:rsidRPr="0055043E">
        <w:t>Mitglied 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1E7EA0AB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3B6A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E2F05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044FBA85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68F64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F645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2A5D0609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20C4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A544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3777C568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4DBD5A11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74350CFF" w14:textId="77777777" w:rsidR="00F33156" w:rsidRDefault="00F33156" w:rsidP="000B5287">
            <w:pPr>
              <w:pStyle w:val="RFEText100"/>
            </w:pPr>
          </w:p>
          <w:p w14:paraId="32409623" w14:textId="77777777" w:rsidR="00D51241" w:rsidRDefault="00D51241" w:rsidP="000B5287">
            <w:pPr>
              <w:pStyle w:val="RFEText100"/>
            </w:pPr>
          </w:p>
          <w:p w14:paraId="72CC8E29" w14:textId="77777777" w:rsidR="00F33156" w:rsidRDefault="00F33156" w:rsidP="000B5287">
            <w:pPr>
              <w:pStyle w:val="RFEText100"/>
            </w:pPr>
          </w:p>
          <w:p w14:paraId="2C76A5BE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5EC144C3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08DCF516" w14:textId="77777777" w:rsidR="00F33156" w:rsidRPr="0055043E" w:rsidRDefault="00F33156" w:rsidP="00F33156">
      <w:pPr>
        <w:pStyle w:val="RFEText12berschrift"/>
      </w:pPr>
      <w:r w:rsidRPr="0055043E">
        <w:t>Mitglied 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261F377B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F95A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B98E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1608AFFD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03AAF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80C9D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0D42091A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454A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138E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200195A8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3963EE1B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49B25C79" w14:textId="77777777" w:rsidR="00F33156" w:rsidRDefault="00F33156" w:rsidP="000B5287">
            <w:pPr>
              <w:pStyle w:val="RFEText100"/>
            </w:pPr>
          </w:p>
          <w:p w14:paraId="5A925F8D" w14:textId="77777777" w:rsidR="00D51241" w:rsidRDefault="00D51241" w:rsidP="000B5287">
            <w:pPr>
              <w:pStyle w:val="RFEText100"/>
            </w:pPr>
          </w:p>
          <w:p w14:paraId="3C689D02" w14:textId="77777777" w:rsidR="00F33156" w:rsidRDefault="00F33156" w:rsidP="000B5287">
            <w:pPr>
              <w:pStyle w:val="RFEText100"/>
            </w:pPr>
          </w:p>
          <w:p w14:paraId="145C2813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2E7A2C48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77D71D27" w14:textId="77777777" w:rsidR="00D51241" w:rsidRDefault="00D51241" w:rsidP="00F33156">
      <w:pPr>
        <w:pStyle w:val="RFEText12berschrift"/>
      </w:pPr>
    </w:p>
    <w:p w14:paraId="12865A2E" w14:textId="77777777" w:rsidR="00D51241" w:rsidRDefault="00D51241">
      <w:pPr>
        <w:spacing w:after="200" w:line="276" w:lineRule="auto"/>
        <w:rPr>
          <w:b/>
          <w:spacing w:val="-1"/>
        </w:rPr>
      </w:pPr>
      <w:r>
        <w:br w:type="page"/>
      </w:r>
    </w:p>
    <w:p w14:paraId="473E57AC" w14:textId="77777777" w:rsidR="00F33156" w:rsidRPr="0055043E" w:rsidRDefault="00F33156" w:rsidP="00F33156">
      <w:pPr>
        <w:pStyle w:val="RFEText12berschrift"/>
      </w:pPr>
      <w:r w:rsidRPr="0055043E">
        <w:lastRenderedPageBreak/>
        <w:t>Mitglied 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1B92930A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64DD5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B0E2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12B662BD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F9E4E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EE9B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2E30D3C3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6A980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1803A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2D093C02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2238BD81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75CAB349" w14:textId="77777777" w:rsidR="00F33156" w:rsidRDefault="00F33156" w:rsidP="000B5287">
            <w:pPr>
              <w:pStyle w:val="RFEText100"/>
            </w:pPr>
          </w:p>
          <w:p w14:paraId="7C4CE4E9" w14:textId="77777777" w:rsidR="00D51241" w:rsidRDefault="00D51241" w:rsidP="000B5287">
            <w:pPr>
              <w:pStyle w:val="RFEText100"/>
            </w:pPr>
          </w:p>
          <w:p w14:paraId="2CF6C657" w14:textId="77777777" w:rsidR="00F33156" w:rsidRDefault="00F33156" w:rsidP="000B5287">
            <w:pPr>
              <w:pStyle w:val="RFEText100"/>
            </w:pPr>
          </w:p>
          <w:p w14:paraId="1223CFA6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02E1D732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564FDDF6" w14:textId="77777777" w:rsidR="00F33156" w:rsidRDefault="00F33156" w:rsidP="00F33156">
      <w:pPr>
        <w:pStyle w:val="RFEText12berschrift"/>
      </w:pPr>
      <w:r>
        <w:t>Mitglied 4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6838151A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10EA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C615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3B645A35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E81DA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86841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1F73CAAD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57FDE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2E9A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604216DB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38330492" w14:textId="77777777" w:rsidR="00F33156" w:rsidRDefault="00F33156" w:rsidP="000B5287">
            <w:pPr>
              <w:pStyle w:val="RFEText115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184337F2" w14:textId="77777777" w:rsidR="00F33156" w:rsidRDefault="00F33156" w:rsidP="000B5287">
            <w:pPr>
              <w:pStyle w:val="RFEText100"/>
            </w:pPr>
          </w:p>
          <w:p w14:paraId="65C60FC2" w14:textId="77777777" w:rsidR="00D51241" w:rsidRDefault="00D51241" w:rsidP="000B5287">
            <w:pPr>
              <w:pStyle w:val="RFEText100"/>
            </w:pPr>
          </w:p>
          <w:p w14:paraId="7A57854D" w14:textId="77777777" w:rsidR="00F33156" w:rsidRDefault="00F33156" w:rsidP="000B5287">
            <w:pPr>
              <w:pStyle w:val="RFEText100"/>
            </w:pPr>
          </w:p>
          <w:p w14:paraId="0AA1D688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7DAFE71C" w14:textId="77777777" w:rsidR="00F33156" w:rsidRDefault="00F33156" w:rsidP="00D51241">
            <w:pPr>
              <w:pStyle w:val="RFEText100"/>
            </w:pPr>
            <w:r>
              <w:t xml:space="preserve">Ort, Datum, Unterschrift und </w:t>
            </w:r>
            <w:r w:rsidR="00D51241">
              <w:t>Firmens</w:t>
            </w:r>
            <w:r>
              <w:t>tempel</w:t>
            </w:r>
          </w:p>
        </w:tc>
      </w:tr>
    </w:tbl>
    <w:p w14:paraId="6273A8CC" w14:textId="77777777" w:rsidR="00F33156" w:rsidRDefault="00F33156" w:rsidP="00D51241">
      <w:pPr>
        <w:pStyle w:val="RFEText115"/>
      </w:pPr>
    </w:p>
    <w:sectPr w:rsidR="00F33156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C51D8" w14:textId="77777777" w:rsidR="000D4F26" w:rsidRDefault="000D4F26" w:rsidP="00D51241">
      <w:r>
        <w:separator/>
      </w:r>
    </w:p>
  </w:endnote>
  <w:endnote w:type="continuationSeparator" w:id="0">
    <w:p w14:paraId="6E917F64" w14:textId="77777777" w:rsidR="000D4F26" w:rsidRDefault="000D4F26" w:rsidP="00D5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B8CD5" w14:textId="77777777" w:rsidR="000D4F26" w:rsidRDefault="000D4F26" w:rsidP="00D51241">
      <w:r>
        <w:separator/>
      </w:r>
    </w:p>
  </w:footnote>
  <w:footnote w:type="continuationSeparator" w:id="0">
    <w:p w14:paraId="44A2EA05" w14:textId="77777777" w:rsidR="000D4F26" w:rsidRDefault="000D4F26" w:rsidP="00D51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E968B" w14:textId="6738A248" w:rsidR="00A92EAB" w:rsidRPr="000E4E12" w:rsidRDefault="00A92EAB" w:rsidP="000E4E12">
    <w:pPr>
      <w:pStyle w:val="Kopfzeile"/>
      <w:jc w:val="center"/>
      <w:rPr>
        <w:sz w:val="18"/>
        <w:szCs w:val="18"/>
      </w:rPr>
    </w:pPr>
    <w:r w:rsidRPr="000D4F26">
      <w:rPr>
        <w:sz w:val="18"/>
        <w:szCs w:val="18"/>
      </w:rPr>
      <w:t xml:space="preserve">Anlage </w:t>
    </w:r>
    <w:r w:rsidR="000D4F26" w:rsidRPr="000D4F26">
      <w:rPr>
        <w:sz w:val="18"/>
        <w:szCs w:val="18"/>
      </w:rPr>
      <w:t>11</w:t>
    </w:r>
    <w:r w:rsidRPr="000D4F26">
      <w:rPr>
        <w:sz w:val="18"/>
        <w:szCs w:val="18"/>
      </w:rPr>
      <w:t>: Erklärung einer Bietergemeinschaft</w:t>
    </w:r>
    <w:r w:rsidRPr="000E4E12">
      <w:rPr>
        <w:sz w:val="18"/>
        <w:szCs w:val="18"/>
      </w:rPr>
      <w:t xml:space="preserve"> </w:t>
    </w:r>
  </w:p>
  <w:p w14:paraId="72D1FFC0" w14:textId="2E68FB0B" w:rsidR="00A92EAB" w:rsidRPr="000E4E12" w:rsidRDefault="00A92EAB" w:rsidP="000E4E12">
    <w:pPr>
      <w:pStyle w:val="Kopfzeile"/>
      <w:jc w:val="center"/>
      <w:rPr>
        <w:smallCaps/>
        <w:sz w:val="18"/>
        <w:szCs w:val="18"/>
      </w:rPr>
    </w:pPr>
    <w:r w:rsidRPr="000D4F26">
      <w:rPr>
        <w:sz w:val="18"/>
        <w:szCs w:val="18"/>
      </w:rPr>
      <w:t>zur Ausschreibung „</w:t>
    </w:r>
    <w:r w:rsidR="000D4F26" w:rsidRPr="000D4F26">
      <w:rPr>
        <w:sz w:val="18"/>
        <w:szCs w:val="18"/>
      </w:rPr>
      <w:t>Mailingprogramms Kinder- und Jugendgesundheit – Versand</w:t>
    </w:r>
    <w:r w:rsidRPr="000D4F26">
      <w:rPr>
        <w:smallCaps/>
        <w:sz w:val="18"/>
        <w:szCs w:val="18"/>
      </w:rPr>
      <w:t>“</w:t>
    </w:r>
  </w:p>
  <w:p w14:paraId="7D4D5DDC" w14:textId="77777777" w:rsidR="00D51241" w:rsidRDefault="00D512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C4F3D"/>
    <w:multiLevelType w:val="multilevel"/>
    <w:tmpl w:val="4DECD0F2"/>
    <w:lvl w:ilvl="0">
      <w:start w:val="1"/>
      <w:numFmt w:val="bullet"/>
      <w:pStyle w:val="RFEText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788621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TywUyUGdLmp3+GjbZtidICCn3heVjAam97lAxXm3FNo3OIXtc43PLiVSx6S2SK5/+GS9SKDfty4rr83zeIIm3Q==" w:salt="uA8e+MXy9Rp6GOVHzN/ek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F26"/>
    <w:rsid w:val="000B5287"/>
    <w:rsid w:val="000D4F26"/>
    <w:rsid w:val="000E4E12"/>
    <w:rsid w:val="00145BCD"/>
    <w:rsid w:val="0014746D"/>
    <w:rsid w:val="001B15A0"/>
    <w:rsid w:val="002445EF"/>
    <w:rsid w:val="002F0AF7"/>
    <w:rsid w:val="003A5F99"/>
    <w:rsid w:val="003D05E6"/>
    <w:rsid w:val="004647C5"/>
    <w:rsid w:val="007C26BE"/>
    <w:rsid w:val="007D20E1"/>
    <w:rsid w:val="00810533"/>
    <w:rsid w:val="009268C8"/>
    <w:rsid w:val="00983700"/>
    <w:rsid w:val="00A22785"/>
    <w:rsid w:val="00A42843"/>
    <w:rsid w:val="00A92EAB"/>
    <w:rsid w:val="00BB2B79"/>
    <w:rsid w:val="00D51241"/>
    <w:rsid w:val="00D7769F"/>
    <w:rsid w:val="00E16460"/>
    <w:rsid w:val="00E543EC"/>
    <w:rsid w:val="00F03551"/>
    <w:rsid w:val="00F33156"/>
    <w:rsid w:val="00F7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7E35B2"/>
  <w15:chartTrackingRefBased/>
  <w15:docId w15:val="{A0D7EBDE-2859-479D-9830-7ABC71C0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33156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F33156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F33156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Text12berschrift">
    <w:name w:val="RFE Text 1.2 Überschrift"/>
    <w:basedOn w:val="RFEText115"/>
    <w:qFormat/>
    <w:rsid w:val="00F33156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Bullet1">
    <w:name w:val="RFE Text Bullet 1"/>
    <w:basedOn w:val="RFEText115"/>
    <w:qFormat/>
    <w:rsid w:val="00F33156"/>
    <w:pPr>
      <w:numPr>
        <w:numId w:val="1"/>
      </w:numPr>
      <w:tabs>
        <w:tab w:val="clear" w:pos="284"/>
        <w:tab w:val="clear" w:pos="500"/>
      </w:tabs>
    </w:pPr>
    <w:rPr>
      <w:color w:val="000000"/>
      <w:szCs w:val="22"/>
      <w:lang w:eastAsia="en-US"/>
    </w:rPr>
  </w:style>
  <w:style w:type="paragraph" w:customStyle="1" w:styleId="RFEText150">
    <w:name w:val="RFE Text 150"/>
    <w:basedOn w:val="Standard"/>
    <w:qFormat/>
    <w:rsid w:val="00F33156"/>
    <w:pPr>
      <w:spacing w:before="240" w:after="120" w:line="360" w:lineRule="auto"/>
      <w:jc w:val="both"/>
    </w:pPr>
    <w:rPr>
      <w:color w:val="000000"/>
      <w:szCs w:val="24"/>
      <w:lang w:eastAsia="en-US"/>
    </w:rPr>
  </w:style>
  <w:style w:type="paragraph" w:customStyle="1" w:styleId="RFEText100">
    <w:name w:val="RFE Text 100"/>
    <w:basedOn w:val="Standard"/>
    <w:qFormat/>
    <w:rsid w:val="00F33156"/>
    <w:pPr>
      <w:spacing w:before="120" w:after="120"/>
    </w:pPr>
  </w:style>
  <w:style w:type="paragraph" w:customStyle="1" w:styleId="RFEText150Bullet1">
    <w:name w:val="RFE Text 150 Bullet 1"/>
    <w:basedOn w:val="RFETextBullet1"/>
    <w:qFormat/>
    <w:rsid w:val="00F33156"/>
    <w:pPr>
      <w:spacing w:line="360" w:lineRule="auto"/>
    </w:pPr>
  </w:style>
  <w:style w:type="paragraph" w:styleId="Kopfzeile">
    <w:name w:val="header"/>
    <w:basedOn w:val="Standard"/>
    <w:link w:val="KopfzeileZchn"/>
    <w:unhideWhenUsed/>
    <w:rsid w:val="00D5124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D51241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D512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D51241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D51241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D51241"/>
    <w:pPr>
      <w:jc w:val="right"/>
    </w:pPr>
    <w:rPr>
      <w:spacing w:val="-1"/>
      <w:sz w:val="16"/>
    </w:rPr>
  </w:style>
  <w:style w:type="paragraph" w:customStyle="1" w:styleId="RFE2Titeltext">
    <w:name w:val="RFE 2 Titeltext"/>
    <w:basedOn w:val="Standard"/>
    <w:qFormat/>
    <w:rsid w:val="00D51241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3_AOK-System\2026\U-Mailing%20Versand\02%20Vergabeunterlagen\01_Mustervorlagen\xx%20Erkl&#228;rung%20Bietergemeinschaft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xx Erklärung Bietergemeinschaft</Template>
  <TotalTime>0</TotalTime>
  <Pages>4</Pages>
  <Words>428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Schellschmidt, Carlotta</dc:creator>
  <cp:keywords/>
  <cp:lastModifiedBy>Schellschmidt, Carlotta</cp:lastModifiedBy>
  <cp:revision>2</cp:revision>
  <dcterms:created xsi:type="dcterms:W3CDTF">2026-08-12T12:22:00Z</dcterms:created>
  <dcterms:modified xsi:type="dcterms:W3CDTF">2026-08-12T12:22:00Z</dcterms:modified>
</cp:coreProperties>
</file>